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E27" w:rsidRDefault="00690E2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690E27" w:rsidRDefault="00690E27">
      <w:pPr>
        <w:jc w:val="center"/>
      </w:pPr>
      <w:r>
        <w:rPr>
          <w:sz w:val="28"/>
          <w:szCs w:val="28"/>
        </w:rPr>
        <w:t>о доходах, расходах об имуществе и обязательствах имущественного характера муниципальных служащих, их супруги (супруга) и несовершеннолетних детей за 2019год.</w:t>
      </w:r>
    </w:p>
    <w:tbl>
      <w:tblPr>
        <w:tblpPr w:leftFromText="180" w:rightFromText="180" w:vertAnchor="text" w:tblpX="244" w:tblpY="1261"/>
        <w:tblW w:w="15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95"/>
        <w:gridCol w:w="1962"/>
        <w:gridCol w:w="1276"/>
        <w:gridCol w:w="1889"/>
        <w:gridCol w:w="1750"/>
        <w:gridCol w:w="821"/>
        <w:gridCol w:w="922"/>
        <w:gridCol w:w="855"/>
        <w:gridCol w:w="708"/>
        <w:gridCol w:w="851"/>
        <w:gridCol w:w="1559"/>
        <w:gridCol w:w="1276"/>
        <w:gridCol w:w="1276"/>
      </w:tblGrid>
      <w:tr w:rsidR="00690E27" w:rsidRPr="009334A9" w:rsidTr="004F1D26">
        <w:trPr>
          <w:cantSplit/>
          <w:trHeight w:val="1134"/>
        </w:trPr>
        <w:tc>
          <w:tcPr>
            <w:tcW w:w="595" w:type="dxa"/>
            <w:vMerge w:val="restart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№п/п</w:t>
            </w:r>
          </w:p>
        </w:tc>
        <w:tc>
          <w:tcPr>
            <w:tcW w:w="1962" w:type="dxa"/>
            <w:vMerge w:val="restart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 xml:space="preserve">Фамилия и инициалы лица, чьи сведения размещаются </w:t>
            </w:r>
          </w:p>
        </w:tc>
        <w:tc>
          <w:tcPr>
            <w:tcW w:w="1276" w:type="dxa"/>
            <w:vMerge w:val="restart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Должность</w:t>
            </w:r>
          </w:p>
        </w:tc>
        <w:tc>
          <w:tcPr>
            <w:tcW w:w="5382" w:type="dxa"/>
            <w:gridSpan w:val="4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2414" w:type="dxa"/>
            <w:gridSpan w:val="3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Объекты  недвижимости, находящиеся в пользовании</w:t>
            </w:r>
          </w:p>
        </w:tc>
        <w:tc>
          <w:tcPr>
            <w:tcW w:w="1559" w:type="dxa"/>
            <w:vMerge w:val="restart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 xml:space="preserve">Декларативный годовой доход (руб.) </w:t>
            </w:r>
          </w:p>
        </w:tc>
        <w:tc>
          <w:tcPr>
            <w:tcW w:w="1276" w:type="dxa"/>
            <w:vMerge w:val="restart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 xml:space="preserve">Сведения об источниках полученных средств, за счет которых совершена сделка 1 </w:t>
            </w:r>
          </w:p>
        </w:tc>
      </w:tr>
      <w:tr w:rsidR="00690E27" w:rsidRPr="009334A9" w:rsidTr="004F1D26">
        <w:trPr>
          <w:cantSplit/>
          <w:trHeight w:val="1134"/>
        </w:trPr>
        <w:tc>
          <w:tcPr>
            <w:tcW w:w="595" w:type="dxa"/>
            <w:vMerge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Merge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Вид объекта</w:t>
            </w:r>
          </w:p>
        </w:tc>
        <w:tc>
          <w:tcPr>
            <w:tcW w:w="1750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821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22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855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Вид объекта</w:t>
            </w:r>
          </w:p>
        </w:tc>
        <w:tc>
          <w:tcPr>
            <w:tcW w:w="708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851" w:type="dxa"/>
            <w:textDirection w:val="btLr"/>
          </w:tcPr>
          <w:p w:rsidR="00690E27" w:rsidRPr="009334A9" w:rsidRDefault="00690E27" w:rsidP="004238D4">
            <w:pPr>
              <w:ind w:left="113" w:right="113"/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</w:tr>
      <w:tr w:rsidR="00690E27" w:rsidRPr="009334A9" w:rsidTr="0060209C">
        <w:trPr>
          <w:trHeight w:val="238"/>
        </w:trPr>
        <w:tc>
          <w:tcPr>
            <w:tcW w:w="595" w:type="dxa"/>
            <w:vMerge w:val="restart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2" w:type="dxa"/>
            <w:vMerge w:val="restart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A3787A">
              <w:rPr>
                <w:sz w:val="22"/>
                <w:szCs w:val="22"/>
              </w:rPr>
              <w:t>Васютина Л.В.</w:t>
            </w:r>
          </w:p>
        </w:tc>
        <w:tc>
          <w:tcPr>
            <w:tcW w:w="1276" w:type="dxa"/>
            <w:vMerge w:val="restart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заместитель директора</w:t>
            </w:r>
          </w:p>
        </w:tc>
        <w:tc>
          <w:tcPr>
            <w:tcW w:w="1889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жилой дом</w:t>
            </w:r>
          </w:p>
        </w:tc>
        <w:tc>
          <w:tcPr>
            <w:tcW w:w="1750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21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62,2</w:t>
            </w:r>
          </w:p>
        </w:tc>
        <w:tc>
          <w:tcPr>
            <w:tcW w:w="922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855" w:type="dxa"/>
            <w:vMerge w:val="restart"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Merge w:val="restart"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1176272,65</w:t>
            </w:r>
          </w:p>
        </w:tc>
        <w:tc>
          <w:tcPr>
            <w:tcW w:w="1276" w:type="dxa"/>
            <w:vMerge w:val="restart"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90E27" w:rsidRPr="009334A9" w:rsidTr="0060209C">
        <w:trPr>
          <w:trHeight w:val="238"/>
        </w:trPr>
        <w:tc>
          <w:tcPr>
            <w:tcW w:w="595" w:type="dxa"/>
            <w:vMerge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Merge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земельный участок приусадебный</w:t>
            </w:r>
          </w:p>
        </w:tc>
        <w:tc>
          <w:tcPr>
            <w:tcW w:w="1750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21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840,0</w:t>
            </w:r>
          </w:p>
        </w:tc>
        <w:tc>
          <w:tcPr>
            <w:tcW w:w="922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855" w:type="dxa"/>
            <w:vMerge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</w:p>
        </w:tc>
      </w:tr>
      <w:tr w:rsidR="00690E27" w:rsidRPr="009334A9" w:rsidTr="0060209C">
        <w:trPr>
          <w:trHeight w:val="238"/>
        </w:trPr>
        <w:tc>
          <w:tcPr>
            <w:tcW w:w="595" w:type="dxa"/>
            <w:vMerge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квартира</w:t>
            </w:r>
          </w:p>
        </w:tc>
        <w:tc>
          <w:tcPr>
            <w:tcW w:w="1750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21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50,8</w:t>
            </w:r>
          </w:p>
        </w:tc>
        <w:tc>
          <w:tcPr>
            <w:tcW w:w="922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Россия</w:t>
            </w:r>
          </w:p>
        </w:tc>
        <w:tc>
          <w:tcPr>
            <w:tcW w:w="855" w:type="dxa"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 w:rsidRPr="009334A9">
              <w:rPr>
                <w:sz w:val="22"/>
                <w:szCs w:val="22"/>
              </w:rPr>
              <w:t>легковой автомобиль Пежо</w:t>
            </w:r>
          </w:p>
        </w:tc>
        <w:tc>
          <w:tcPr>
            <w:tcW w:w="1276" w:type="dxa"/>
          </w:tcPr>
          <w:p w:rsidR="00690E27" w:rsidRPr="009334A9" w:rsidRDefault="00690E27" w:rsidP="00423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635691,72</w:t>
            </w:r>
          </w:p>
        </w:tc>
        <w:tc>
          <w:tcPr>
            <w:tcW w:w="1276" w:type="dxa"/>
            <w:vAlign w:val="center"/>
          </w:tcPr>
          <w:p w:rsidR="00690E27" w:rsidRPr="009334A9" w:rsidRDefault="00690E27" w:rsidP="00602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90E27" w:rsidRPr="009334A9" w:rsidRDefault="00690E27">
      <w:pPr>
        <w:jc w:val="center"/>
        <w:rPr>
          <w:sz w:val="22"/>
          <w:szCs w:val="22"/>
        </w:rPr>
      </w:pPr>
    </w:p>
    <w:p w:rsidR="00690E27" w:rsidRPr="009334A9" w:rsidRDefault="00690E27">
      <w:pPr>
        <w:rPr>
          <w:sz w:val="22"/>
          <w:szCs w:val="22"/>
        </w:rPr>
      </w:pPr>
      <w:r w:rsidRPr="009334A9">
        <w:rPr>
          <w:sz w:val="22"/>
          <w:szCs w:val="22"/>
        </w:rPr>
        <w:t xml:space="preserve">                                  </w:t>
      </w:r>
    </w:p>
    <w:p w:rsidR="00690E27" w:rsidRPr="009334A9" w:rsidRDefault="00690E27">
      <w:pPr>
        <w:rPr>
          <w:sz w:val="22"/>
          <w:szCs w:val="22"/>
        </w:rPr>
      </w:pPr>
    </w:p>
    <w:sectPr w:rsidR="00690E27" w:rsidRPr="009334A9" w:rsidSect="00C900CF">
      <w:pgSz w:w="16838" w:h="11906" w:orient="landscape"/>
      <w:pgMar w:top="567" w:right="536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22E"/>
    <w:rsid w:val="00003626"/>
    <w:rsid w:val="00015A3B"/>
    <w:rsid w:val="000371DC"/>
    <w:rsid w:val="000609CE"/>
    <w:rsid w:val="000627BC"/>
    <w:rsid w:val="000B0714"/>
    <w:rsid w:val="001445A2"/>
    <w:rsid w:val="002038DD"/>
    <w:rsid w:val="002C5982"/>
    <w:rsid w:val="002F2772"/>
    <w:rsid w:val="00311E2D"/>
    <w:rsid w:val="00377DD8"/>
    <w:rsid w:val="004238D4"/>
    <w:rsid w:val="004D48A0"/>
    <w:rsid w:val="004F1D26"/>
    <w:rsid w:val="00543769"/>
    <w:rsid w:val="00545683"/>
    <w:rsid w:val="005B6229"/>
    <w:rsid w:val="0060209C"/>
    <w:rsid w:val="00641D14"/>
    <w:rsid w:val="0064708C"/>
    <w:rsid w:val="00682427"/>
    <w:rsid w:val="00690E27"/>
    <w:rsid w:val="00702721"/>
    <w:rsid w:val="00785B0D"/>
    <w:rsid w:val="00816D2A"/>
    <w:rsid w:val="008935BC"/>
    <w:rsid w:val="008E1F12"/>
    <w:rsid w:val="009334A9"/>
    <w:rsid w:val="00A3787A"/>
    <w:rsid w:val="00A44F64"/>
    <w:rsid w:val="00A93CDF"/>
    <w:rsid w:val="00AB1D40"/>
    <w:rsid w:val="00B07C24"/>
    <w:rsid w:val="00B35B9D"/>
    <w:rsid w:val="00B60EA3"/>
    <w:rsid w:val="00BC7BE3"/>
    <w:rsid w:val="00BD022E"/>
    <w:rsid w:val="00C03A87"/>
    <w:rsid w:val="00C310E0"/>
    <w:rsid w:val="00C71DC9"/>
    <w:rsid w:val="00C900CF"/>
    <w:rsid w:val="00CF4AFE"/>
    <w:rsid w:val="00D217A2"/>
    <w:rsid w:val="00D925D7"/>
    <w:rsid w:val="00E15231"/>
    <w:rsid w:val="00F62AE2"/>
    <w:rsid w:val="00F82147"/>
    <w:rsid w:val="00F872ED"/>
    <w:rsid w:val="00F90AC6"/>
    <w:rsid w:val="00FA0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22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134</Words>
  <Characters>765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2020-03-11T06:51:00Z</dcterms:created>
  <dcterms:modified xsi:type="dcterms:W3CDTF">2020-03-27T06:58:00Z</dcterms:modified>
</cp:coreProperties>
</file>